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84AE6" w14:textId="77777777" w:rsidR="00D45F0D" w:rsidRPr="00475199" w:rsidRDefault="00D45F0D" w:rsidP="00D45F0D">
      <w:pPr>
        <w:tabs>
          <w:tab w:val="left" w:pos="1296"/>
        </w:tabs>
        <w:spacing w:after="0" w:line="240" w:lineRule="auto"/>
        <w:jc w:val="center"/>
        <w:rPr>
          <w:rFonts w:ascii="Times New Roman" w:eastAsia="Times New Roman" w:hAnsi="Times New Roman" w:cs="Times New Roman"/>
          <w:b/>
          <w:caps/>
          <w:sz w:val="28"/>
          <w:szCs w:val="28"/>
          <w:lang w:val="lt-LT"/>
        </w:rPr>
      </w:pPr>
      <w:r w:rsidRPr="00475199">
        <w:rPr>
          <w:rFonts w:ascii="Times New Roman" w:eastAsia="Times New Roman" w:hAnsi="Times New Roman" w:cs="Times New Roman"/>
          <w:b/>
          <w:caps/>
          <w:sz w:val="28"/>
          <w:szCs w:val="28"/>
          <w:lang w:val="lt-LT"/>
        </w:rPr>
        <w:t xml:space="preserve">Teisinės paslaugos užsieniečiams </w:t>
      </w:r>
    </w:p>
    <w:p w14:paraId="771E37D0" w14:textId="77777777" w:rsidR="00D45F0D" w:rsidRPr="00475199" w:rsidRDefault="00D45F0D" w:rsidP="00D45F0D">
      <w:pPr>
        <w:tabs>
          <w:tab w:val="left" w:pos="1296"/>
        </w:tabs>
        <w:spacing w:after="0" w:line="240" w:lineRule="auto"/>
        <w:rPr>
          <w:rFonts w:ascii="Calibri Light" w:eastAsia="Times New Roman" w:hAnsi="Calibri Light" w:cs="Calibri Light"/>
          <w:b/>
          <w:caps/>
          <w:sz w:val="24"/>
          <w:szCs w:val="24"/>
          <w:lang w:val="lt-LT"/>
        </w:rPr>
      </w:pPr>
    </w:p>
    <w:p w14:paraId="5D5013BB" w14:textId="77777777" w:rsidR="00D45F0D" w:rsidRPr="00475199" w:rsidRDefault="00D45F0D" w:rsidP="00D45F0D">
      <w:pPr>
        <w:tabs>
          <w:tab w:val="left" w:pos="1296"/>
        </w:tabs>
        <w:spacing w:after="0" w:line="240" w:lineRule="auto"/>
        <w:rPr>
          <w:rFonts w:ascii="Calibri Light" w:eastAsia="Times New Roman" w:hAnsi="Calibri Light" w:cs="Calibri Light"/>
          <w:b/>
          <w:caps/>
          <w:sz w:val="24"/>
          <w:szCs w:val="24"/>
          <w:lang w:val="lt-LT"/>
        </w:rPr>
      </w:pPr>
    </w:p>
    <w:p w14:paraId="6411DFCC" w14:textId="77777777" w:rsidR="00D45F0D" w:rsidRPr="00475199" w:rsidRDefault="00D45F0D" w:rsidP="00D45F0D">
      <w:pPr>
        <w:numPr>
          <w:ilvl w:val="0"/>
          <w:numId w:val="40"/>
        </w:numPr>
        <w:tabs>
          <w:tab w:val="left" w:pos="993"/>
          <w:tab w:val="left" w:pos="1134"/>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b/>
          <w:sz w:val="24"/>
          <w:szCs w:val="24"/>
          <w:lang w:val="lt-LT"/>
        </w:rPr>
        <w:t>Perkančioji organizacija.</w:t>
      </w:r>
      <w:r w:rsidRPr="00475199">
        <w:rPr>
          <w:rFonts w:ascii="Times New Roman" w:eastAsia="Times New Roman" w:hAnsi="Times New Roman" w:cs="Times New Roman"/>
          <w:sz w:val="24"/>
          <w:szCs w:val="24"/>
          <w:lang w:val="lt-LT"/>
        </w:rPr>
        <w:t xml:space="preserve"> Priėmimo ir integracijos agentūra (toliau – Agentūra arba Perkančioji organizacija).</w:t>
      </w:r>
    </w:p>
    <w:p w14:paraId="1CC38069" w14:textId="77777777" w:rsidR="00D45F0D" w:rsidRPr="00475199" w:rsidRDefault="00D45F0D" w:rsidP="00D45F0D">
      <w:pPr>
        <w:numPr>
          <w:ilvl w:val="0"/>
          <w:numId w:val="40"/>
        </w:numPr>
        <w:tabs>
          <w:tab w:val="left" w:pos="993"/>
          <w:tab w:val="left" w:pos="1134"/>
          <w:tab w:val="left" w:pos="1276"/>
        </w:tabs>
        <w:spacing w:after="0" w:line="240" w:lineRule="auto"/>
        <w:ind w:left="0" w:firstLine="0"/>
        <w:rPr>
          <w:rFonts w:ascii="Times New Roman" w:eastAsia="Times New Roman" w:hAnsi="Times New Roman" w:cs="Times New Roman"/>
          <w:b/>
          <w:bCs/>
          <w:sz w:val="24"/>
          <w:szCs w:val="24"/>
          <w:lang w:val="lt-LT"/>
        </w:rPr>
      </w:pPr>
      <w:r w:rsidRPr="00475199">
        <w:rPr>
          <w:rFonts w:ascii="Times New Roman" w:eastAsia="Times New Roman" w:hAnsi="Times New Roman" w:cs="Times New Roman"/>
          <w:b/>
          <w:bCs/>
          <w:sz w:val="24"/>
          <w:szCs w:val="24"/>
          <w:lang w:val="lt-LT"/>
        </w:rPr>
        <w:t>Užsieniečiai, kuriems gali būti teikiama valstybės garantuojama teisinė pagalba:</w:t>
      </w:r>
    </w:p>
    <w:p w14:paraId="1321F3D2" w14:textId="77777777" w:rsidR="00D45F0D" w:rsidRPr="00475199" w:rsidRDefault="00D45F0D" w:rsidP="00D45F0D">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sz w:val="24"/>
          <w:szCs w:val="24"/>
          <w:lang w:val="lt-LT"/>
        </w:rPr>
        <w:t>nelydimiems nepilnamečiams užsieniečiam</w:t>
      </w:r>
      <w:bookmarkStart w:id="0" w:name="_GoBack"/>
      <w:bookmarkEnd w:id="0"/>
      <w:r w:rsidRPr="00475199">
        <w:rPr>
          <w:rFonts w:ascii="Times New Roman" w:hAnsi="Times New Roman" w:cs="Times New Roman"/>
          <w:sz w:val="24"/>
          <w:szCs w:val="24"/>
          <w:lang w:val="lt-LT"/>
        </w:rPr>
        <w:t>s;</w:t>
      </w:r>
    </w:p>
    <w:p w14:paraId="18937132" w14:textId="77777777" w:rsidR="00D45F0D" w:rsidRPr="00475199" w:rsidRDefault="00D45F0D" w:rsidP="00D45F0D">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sz w:val="24"/>
          <w:szCs w:val="24"/>
          <w:lang w:val="lt-LT"/>
        </w:rPr>
        <w:t xml:space="preserve">prieglobsčio prašytojams – </w:t>
      </w:r>
      <w:r w:rsidRPr="00475199">
        <w:rPr>
          <w:rFonts w:ascii="Times New Roman" w:hAnsi="Times New Roman" w:cs="Times New Roman"/>
          <w:color w:val="000000"/>
          <w:sz w:val="24"/>
          <w:szCs w:val="24"/>
          <w:bdr w:val="none" w:sz="0" w:space="0" w:color="auto" w:frame="1"/>
          <w:lang w:val="lt-LT"/>
        </w:rPr>
        <w:t>tiek,</w:t>
      </w:r>
      <w:r w:rsidRPr="00475199">
        <w:rPr>
          <w:rFonts w:ascii="Times New Roman" w:hAnsi="Times New Roman" w:cs="Times New Roman"/>
          <w:color w:val="000000"/>
          <w:sz w:val="24"/>
          <w:szCs w:val="24"/>
          <w:lang w:val="lt-LT"/>
        </w:rPr>
        <w:t xml:space="preserve"> kiek tai susiję su UTPĮ 71 straipsnio 1 dalies 2 ir 4 punktuose nurodytais atvejais, įskaitant UTPĮ 82 straipsnio 1 dalyje nurodytos apklausos metu ir </w:t>
      </w:r>
      <w:r w:rsidRPr="00475199">
        <w:rPr>
          <w:rFonts w:ascii="Times New Roman" w:hAnsi="Times New Roman" w:cs="Times New Roman"/>
          <w:sz w:val="24"/>
          <w:szCs w:val="24"/>
          <w:lang w:val="lt-LT"/>
        </w:rPr>
        <w:t>Prieglobsčio Lietuvos Respublikoje suteikimo ir panaikinimo tvarkos aprašo, patvirtinto Lietuvos Respublikos vidaus reikalų ministro 2016 m. vasario 24 d. įsakymu Nr. 1V-131 „Dėl Prieglobsčio Lietuvos Respublikoje suteikimo ir panaikinimo tvarkos aprašo patvirtinimo“, (toliau – Prieglobsčio aprašas) 25.5.3 papunktyje nurodytos pirminės prieglobsčio prašytojo apklausos metu</w:t>
      </w:r>
      <w:r w:rsidRPr="00475199">
        <w:rPr>
          <w:rFonts w:ascii="Times New Roman" w:hAnsi="Times New Roman" w:cs="Times New Roman"/>
          <w:color w:val="000000"/>
          <w:sz w:val="24"/>
          <w:szCs w:val="24"/>
          <w:lang w:val="lt-LT"/>
        </w:rPr>
        <w:t xml:space="preserve">; </w:t>
      </w:r>
    </w:p>
    <w:p w14:paraId="6B6A3D97" w14:textId="77777777" w:rsidR="00D45F0D" w:rsidRPr="00475199" w:rsidRDefault="00D45F0D" w:rsidP="00D45F0D">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sz w:val="24"/>
          <w:szCs w:val="24"/>
          <w:lang w:val="lt-LT"/>
        </w:rPr>
        <w:t xml:space="preserve">užsieniečiams, kuriems panaikinamas prieglobstis, – </w:t>
      </w:r>
      <w:r w:rsidRPr="00475199">
        <w:rPr>
          <w:rFonts w:ascii="Times New Roman" w:hAnsi="Times New Roman" w:cs="Times New Roman"/>
          <w:color w:val="000000"/>
          <w:sz w:val="24"/>
          <w:szCs w:val="24"/>
          <w:lang w:val="lt-LT"/>
        </w:rPr>
        <w:t>tiek, kiek tai susiję su UTPĮ 90 straipsnio 5 dalyje nurodytais atvejais</w:t>
      </w:r>
      <w:r w:rsidRPr="00475199">
        <w:rPr>
          <w:rFonts w:ascii="Times New Roman" w:hAnsi="Times New Roman" w:cs="Times New Roman"/>
          <w:sz w:val="24"/>
          <w:szCs w:val="24"/>
          <w:lang w:val="lt-LT"/>
        </w:rPr>
        <w:t>;</w:t>
      </w:r>
    </w:p>
    <w:p w14:paraId="65C9AD0F" w14:textId="77777777" w:rsidR="00D45F0D" w:rsidRPr="00475199" w:rsidRDefault="00D45F0D" w:rsidP="00D45F0D">
      <w:pPr>
        <w:pStyle w:val="Sraopastraipa"/>
        <w:numPr>
          <w:ilvl w:val="1"/>
          <w:numId w:val="40"/>
        </w:numPr>
        <w:tabs>
          <w:tab w:val="left" w:pos="993"/>
          <w:tab w:val="left" w:pos="1134"/>
          <w:tab w:val="left" w:pos="1276"/>
        </w:tabs>
        <w:spacing w:after="0" w:line="240" w:lineRule="auto"/>
        <w:rPr>
          <w:rFonts w:ascii="Times New Roman" w:eastAsia="Times New Roman" w:hAnsi="Times New Roman" w:cs="Times New Roman"/>
          <w:b/>
          <w:bCs/>
          <w:sz w:val="24"/>
          <w:szCs w:val="24"/>
          <w:lang w:val="lt-LT"/>
        </w:rPr>
      </w:pPr>
      <w:r w:rsidRPr="00475199">
        <w:rPr>
          <w:rFonts w:ascii="Times New Roman" w:hAnsi="Times New Roman" w:cs="Times New Roman"/>
          <w:color w:val="000000"/>
          <w:sz w:val="24"/>
          <w:szCs w:val="24"/>
          <w:lang w:val="lt-LT"/>
        </w:rPr>
        <w:t xml:space="preserve">užsieniečiams, kurie nėra prieglobsčio prašytojai, </w:t>
      </w:r>
      <w:r w:rsidRPr="00475199">
        <w:rPr>
          <w:rFonts w:ascii="Times New Roman" w:hAnsi="Times New Roman" w:cs="Times New Roman"/>
          <w:sz w:val="24"/>
          <w:szCs w:val="24"/>
          <w:lang w:val="lt-LT"/>
        </w:rPr>
        <w:t xml:space="preserve">dėl kurių </w:t>
      </w:r>
      <w:r w:rsidRPr="00475199">
        <w:rPr>
          <w:rFonts w:ascii="Times New Roman" w:hAnsi="Times New Roman" w:cs="Times New Roman"/>
          <w:color w:val="000000"/>
          <w:sz w:val="24"/>
          <w:szCs w:val="24"/>
          <w:lang w:val="lt-LT"/>
        </w:rPr>
        <w:t xml:space="preserve">su teikimu sulaikyti užsienietį ilgiau negu 48 valandoms arba skirti jam alternatyvią sulaikymui priemonę į teismą kreipiasi Valstybės sienos apsaugos tarnyba </w:t>
      </w:r>
      <w:r w:rsidRPr="00475199">
        <w:rPr>
          <w:rFonts w:ascii="Times New Roman" w:eastAsia="Calibri" w:hAnsi="Times New Roman" w:cs="Times New Roman"/>
          <w:sz w:val="24"/>
          <w:szCs w:val="24"/>
          <w:lang w:val="lt-LT"/>
        </w:rPr>
        <w:t xml:space="preserve">prie Lietuvos Respublikos vidaus reikalų ministerijos (toliau – </w:t>
      </w:r>
      <w:r w:rsidRPr="00475199">
        <w:rPr>
          <w:rFonts w:ascii="Times New Roman" w:hAnsi="Times New Roman" w:cs="Times New Roman"/>
          <w:color w:val="000000"/>
          <w:sz w:val="24"/>
          <w:szCs w:val="24"/>
          <w:lang w:val="lt-LT"/>
        </w:rPr>
        <w:t>Valstybės sienos apsaugos tarnyba</w:t>
      </w:r>
      <w:r w:rsidRPr="00475199">
        <w:rPr>
          <w:rFonts w:ascii="Times New Roman" w:eastAsia="Calibri" w:hAnsi="Times New Roman" w:cs="Times New Roman"/>
          <w:sz w:val="24"/>
          <w:szCs w:val="24"/>
          <w:lang w:val="lt-LT"/>
        </w:rPr>
        <w:t xml:space="preserve">), </w:t>
      </w:r>
      <w:r w:rsidRPr="00475199">
        <w:rPr>
          <w:rFonts w:ascii="Times New Roman" w:hAnsi="Times New Roman" w:cs="Times New Roman"/>
          <w:color w:val="000000"/>
          <w:sz w:val="24"/>
          <w:szCs w:val="24"/>
          <w:lang w:val="lt-LT"/>
        </w:rPr>
        <w:t>– tiek, kiek tai susiję su UTPĮ 116 straipsnio 1 dalyje ir 140</w:t>
      </w:r>
      <w:r w:rsidRPr="00475199">
        <w:rPr>
          <w:rFonts w:ascii="Times New Roman" w:hAnsi="Times New Roman" w:cs="Times New Roman"/>
          <w:color w:val="000000"/>
          <w:sz w:val="24"/>
          <w:szCs w:val="24"/>
          <w:vertAlign w:val="superscript"/>
          <w:lang w:val="lt-LT"/>
        </w:rPr>
        <w:t>20</w:t>
      </w:r>
      <w:r w:rsidRPr="00475199">
        <w:rPr>
          <w:rFonts w:ascii="Times New Roman" w:hAnsi="Times New Roman" w:cs="Times New Roman"/>
          <w:color w:val="000000"/>
          <w:sz w:val="24"/>
          <w:szCs w:val="24"/>
          <w:lang w:val="lt-LT"/>
        </w:rPr>
        <w:t xml:space="preserve"> straipsnio 1 dalyje nurodytais atvejais;</w:t>
      </w:r>
    </w:p>
    <w:p w14:paraId="0501052D" w14:textId="77777777" w:rsidR="00D45F0D" w:rsidRPr="00475199" w:rsidRDefault="00D45F0D" w:rsidP="00D45F0D">
      <w:pPr>
        <w:pStyle w:val="Sraopastraipa"/>
        <w:numPr>
          <w:ilvl w:val="0"/>
          <w:numId w:val="40"/>
        </w:numPr>
        <w:ind w:left="0" w:firstLine="0"/>
        <w:rPr>
          <w:rFonts w:ascii="Times New Roman" w:hAnsi="Times New Roman" w:cs="Times New Roman"/>
          <w:sz w:val="24"/>
          <w:szCs w:val="24"/>
          <w:lang w:val="lt-LT"/>
        </w:rPr>
      </w:pPr>
      <w:r w:rsidRPr="00475199">
        <w:rPr>
          <w:rFonts w:ascii="Times New Roman" w:eastAsia="Times New Roman" w:hAnsi="Times New Roman" w:cs="Times New Roman"/>
          <w:b/>
          <w:sz w:val="24"/>
          <w:szCs w:val="24"/>
          <w:lang w:val="lt-LT"/>
        </w:rPr>
        <w:t xml:space="preserve">Pirkimo objektas. </w:t>
      </w:r>
      <w:r w:rsidRPr="00475199">
        <w:rPr>
          <w:rFonts w:ascii="Times New Roman" w:eastAsia="Times New Roman" w:hAnsi="Times New Roman" w:cs="Times New Roman"/>
          <w:sz w:val="24"/>
          <w:szCs w:val="24"/>
          <w:lang w:val="lt-LT"/>
        </w:rPr>
        <w:t xml:space="preserve">Pirminės ir antrinės teisinės paslaugos (toliau – Paslaugos) </w:t>
      </w:r>
      <w:r w:rsidRPr="00475199">
        <w:rPr>
          <w:rFonts w:ascii="Times New Roman" w:eastAsia="Times New Roman" w:hAnsi="Times New Roman" w:cs="Times New Roman"/>
          <w:bCs/>
          <w:sz w:val="24"/>
          <w:szCs w:val="24"/>
          <w:lang w:val="lt-LT"/>
        </w:rPr>
        <w:t xml:space="preserve">užsieniečiams pagal </w:t>
      </w:r>
      <w:r w:rsidRPr="00475199">
        <w:rPr>
          <w:rFonts w:ascii="Times New Roman" w:hAnsi="Times New Roman" w:cs="Times New Roman"/>
          <w:sz w:val="24"/>
          <w:szCs w:val="24"/>
          <w:lang w:val="lt-LT"/>
        </w:rPr>
        <w:t>Lietuvos Respublikos socialinės apsaugos ir darbo ministro 2024 m. gruodžio 27 d. įsakymu Nr. A1-939 patvirtintą Valstybės garantuojamos teisinės pagalbos teikimo užsieniečiams tvarkos aprašą (toliau – Aprašas).</w:t>
      </w:r>
    </w:p>
    <w:p w14:paraId="133031F8" w14:textId="77777777" w:rsidR="00D45F0D" w:rsidRPr="00475199" w:rsidRDefault="00D45F0D" w:rsidP="00D45F0D">
      <w:pPr>
        <w:pStyle w:val="Sraopastraipa"/>
        <w:numPr>
          <w:ilvl w:val="0"/>
          <w:numId w:val="40"/>
        </w:numPr>
        <w:spacing w:after="0" w:line="240" w:lineRule="auto"/>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Į darbo laiką, skirtą antrinės valstybės garantuojamos teisinės pagalbos teikimui, įskaičiuojamas:</w:t>
      </w:r>
    </w:p>
    <w:p w14:paraId="3AF9A76C" w14:textId="77777777" w:rsidR="00D45F0D" w:rsidRPr="00475199" w:rsidRDefault="00D45F0D" w:rsidP="00D45F0D">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laikas, skirtas susipažinti su užsieniečio, kuriam teikiama antrinė valstybės garantuojama teisinė pagalba, bylos medžiaga;</w:t>
      </w:r>
    </w:p>
    <w:p w14:paraId="1698BA25" w14:textId="77777777" w:rsidR="00D45F0D" w:rsidRPr="00475199" w:rsidRDefault="00D45F0D" w:rsidP="00D45F0D">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 xml:space="preserve">laikas, skirtas aptarti su užsieniečiu, kuriam teikiama antrinė valstybės garantuojama teisinė pagalba, rengiamų ir teikiamų procesinių dokumentų turinį;  </w:t>
      </w:r>
    </w:p>
    <w:p w14:paraId="7C29E418" w14:textId="77777777" w:rsidR="00D45F0D" w:rsidRPr="00475199" w:rsidRDefault="00D45F0D" w:rsidP="00D45F0D">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 xml:space="preserve">faktinis paslaugų teikimo laikas; </w:t>
      </w:r>
    </w:p>
    <w:p w14:paraId="6E2077EF" w14:textId="77777777" w:rsidR="00D45F0D" w:rsidRPr="00475199" w:rsidRDefault="00D45F0D" w:rsidP="00D45F0D">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laikas, skirtas pasirengti nagrinėti bylą teisme, įskaitant užsieniečio, kuriam teikiama antrinė valstybės garantuojama teisinė pagalba, paruošimą dalyvavimui teismo posėdyje;</w:t>
      </w:r>
    </w:p>
    <w:p w14:paraId="6EA5F88B" w14:textId="77777777" w:rsidR="00D45F0D" w:rsidRPr="00475199" w:rsidRDefault="00D45F0D" w:rsidP="00D45F0D">
      <w:pPr>
        <w:pStyle w:val="Sraopastraipa"/>
        <w:numPr>
          <w:ilvl w:val="1"/>
          <w:numId w:val="40"/>
        </w:numPr>
        <w:spacing w:after="0" w:line="240" w:lineRule="auto"/>
        <w:ind w:left="567" w:firstLine="0"/>
        <w:rPr>
          <w:rFonts w:ascii="Times New Roman" w:hAnsi="Times New Roman" w:cs="Times New Roman"/>
          <w:color w:val="000000"/>
          <w:sz w:val="24"/>
          <w:szCs w:val="24"/>
          <w:lang w:val="lt-LT"/>
        </w:rPr>
      </w:pPr>
      <w:r w:rsidRPr="00475199">
        <w:rPr>
          <w:rFonts w:ascii="Times New Roman" w:hAnsi="Times New Roman" w:cs="Times New Roman"/>
          <w:color w:val="000000"/>
          <w:sz w:val="24"/>
          <w:szCs w:val="24"/>
          <w:lang w:val="lt-LT"/>
        </w:rPr>
        <w:t>laikas, skirtas kelionei į antrinės valstybės garantuojamos teisinės pagalbos teikimo ar procesinių veiksmų atlikimo vietą ir atgal.</w:t>
      </w:r>
    </w:p>
    <w:p w14:paraId="703CDBE9" w14:textId="77777777" w:rsidR="00D45F0D" w:rsidRDefault="00D45F0D" w:rsidP="00D45F0D">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sz w:val="24"/>
          <w:szCs w:val="24"/>
          <w:lang w:val="lt-LT"/>
        </w:rPr>
        <w:t>Tiekėjas turi užtikrinti Paslaugų teikimą visoje Lietuvos Respublikos teritorijoje.</w:t>
      </w:r>
      <w:bookmarkStart w:id="1" w:name="_Hlk138244605"/>
    </w:p>
    <w:p w14:paraId="69CD7DBE" w14:textId="77777777" w:rsidR="00D45F0D" w:rsidRPr="00475199" w:rsidRDefault="00D45F0D" w:rsidP="00D45F0D">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sz w:val="24"/>
          <w:szCs w:val="24"/>
          <w:lang w:val="lt-LT"/>
        </w:rPr>
        <w:t xml:space="preserve">Tiekėjas įsipareigoja per 5 darbo dienas nuo teismo sprendimo priėmimo dienos </w:t>
      </w:r>
      <w:r w:rsidRPr="00475199">
        <w:rPr>
          <w:rFonts w:ascii="Times New Roman" w:eastAsia="Times New Roman" w:hAnsi="Times New Roman" w:cs="Times New Roman"/>
          <w:bCs/>
          <w:sz w:val="24"/>
          <w:szCs w:val="24"/>
          <w:lang w:val="lt-LT" w:eastAsia="zh-CN"/>
        </w:rPr>
        <w:t xml:space="preserve">elektroniniu paštu </w:t>
      </w:r>
      <w:hyperlink r:id="rId13" w:history="1">
        <w:r w:rsidRPr="00475199">
          <w:rPr>
            <w:rStyle w:val="Hipersaitas"/>
            <w:rFonts w:ascii="Times New Roman" w:eastAsia="Times New Roman" w:hAnsi="Times New Roman" w:cs="Times New Roman"/>
            <w:bCs/>
            <w:sz w:val="24"/>
            <w:szCs w:val="24"/>
            <w:lang w:val="lt-LT" w:eastAsia="zh-CN"/>
          </w:rPr>
          <w:t>teisines.paslaugos@piia.lt</w:t>
        </w:r>
      </w:hyperlink>
      <w:r w:rsidRPr="00475199">
        <w:rPr>
          <w:rFonts w:ascii="Times New Roman" w:eastAsia="Times New Roman" w:hAnsi="Times New Roman" w:cs="Times New Roman"/>
          <w:bCs/>
          <w:sz w:val="24"/>
          <w:szCs w:val="24"/>
          <w:lang w:val="lt-LT" w:eastAsia="zh-CN"/>
        </w:rPr>
        <w:t xml:space="preserve"> </w:t>
      </w:r>
      <w:r w:rsidRPr="00475199">
        <w:rPr>
          <w:rFonts w:ascii="Times New Roman" w:eastAsia="Times New Roman" w:hAnsi="Times New Roman" w:cs="Times New Roman"/>
          <w:sz w:val="24"/>
          <w:szCs w:val="24"/>
          <w:lang w:val="lt-LT"/>
        </w:rPr>
        <w:t xml:space="preserve">pranešti apie Aprašo 15.1.4. papunktyje nurodytos paslaugos suteikimą – užsieniečio supažindinimą su sprendimu, </w:t>
      </w:r>
      <w:bookmarkStart w:id="2" w:name="_Hlk138244775"/>
      <w:r w:rsidRPr="00475199">
        <w:rPr>
          <w:rFonts w:ascii="Times New Roman" w:eastAsia="Times New Roman" w:hAnsi="Times New Roman" w:cs="Times New Roman"/>
          <w:sz w:val="24"/>
          <w:szCs w:val="24"/>
          <w:lang w:val="lt-LT"/>
        </w:rPr>
        <w:t xml:space="preserve">taip pat informuoti apie užsieniečio atsisakymą skųsti sprendimą. </w:t>
      </w:r>
      <w:bookmarkEnd w:id="2"/>
      <w:r w:rsidRPr="00475199">
        <w:rPr>
          <w:rFonts w:ascii="Times New Roman" w:eastAsia="Times New Roman" w:hAnsi="Times New Roman" w:cs="Times New Roman"/>
          <w:bCs/>
          <w:iCs/>
          <w:sz w:val="24"/>
          <w:szCs w:val="24"/>
          <w:lang w:val="lt-LT"/>
        </w:rPr>
        <w:t>Tiek užsieniečio prašymas skųsti, tiek atsisakymas skųsti teismo sprendimą turi būti išreiškiamas raštu (el. paštu iš perkančiajai organizacijai žinomo užsieniečio el. pašto ar parašytas ranka raštu).</w:t>
      </w:r>
      <w:r w:rsidRPr="00475199">
        <w:rPr>
          <w:rFonts w:ascii="Times New Roman" w:eastAsia="Times New Roman" w:hAnsi="Times New Roman" w:cs="Times New Roman"/>
          <w:b/>
          <w:bCs/>
          <w:i/>
          <w:iCs/>
          <w:sz w:val="24"/>
          <w:szCs w:val="24"/>
          <w:lang w:val="lt-LT"/>
        </w:rPr>
        <w:t xml:space="preserve"> </w:t>
      </w:r>
      <w:bookmarkEnd w:id="1"/>
    </w:p>
    <w:p w14:paraId="0B5DC4DB" w14:textId="77777777" w:rsidR="00D45F0D" w:rsidRPr="00475199" w:rsidRDefault="00D45F0D" w:rsidP="00D45F0D">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bCs/>
          <w:sz w:val="24"/>
          <w:szCs w:val="24"/>
          <w:lang w:val="lt-LT"/>
        </w:rPr>
        <w:t xml:space="preserve">Jeigu teismo posėdis neįvyksta dėl Tiekėjo kaltės, </w:t>
      </w:r>
      <w:r w:rsidRPr="00475199">
        <w:rPr>
          <w:rFonts w:ascii="Times New Roman" w:eastAsia="Times New Roman" w:hAnsi="Times New Roman" w:cs="Times New Roman"/>
          <w:sz w:val="24"/>
          <w:szCs w:val="24"/>
          <w:lang w:val="lt-LT"/>
        </w:rPr>
        <w:t>Perkančioji organizacija</w:t>
      </w:r>
      <w:r w:rsidRPr="00475199">
        <w:rPr>
          <w:rFonts w:ascii="Times New Roman" w:eastAsia="Times New Roman" w:hAnsi="Times New Roman" w:cs="Times New Roman"/>
          <w:bCs/>
          <w:sz w:val="24"/>
          <w:szCs w:val="24"/>
          <w:lang w:val="lt-LT"/>
        </w:rPr>
        <w:t xml:space="preserve"> už Paslaugas neapmoka.</w:t>
      </w:r>
    </w:p>
    <w:p w14:paraId="2755CF71" w14:textId="77777777" w:rsidR="00D45F0D" w:rsidRPr="00475199" w:rsidRDefault="00D45F0D" w:rsidP="00D45F0D">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bCs/>
          <w:sz w:val="24"/>
          <w:szCs w:val="24"/>
          <w:lang w:val="lt-LT"/>
        </w:rPr>
        <w:t xml:space="preserve">Perkančioji organizacija </w:t>
      </w:r>
      <w:r w:rsidRPr="00475199">
        <w:rPr>
          <w:rFonts w:ascii="Times New Roman" w:eastAsia="Times New Roman" w:hAnsi="Times New Roman" w:cs="Times New Roman"/>
          <w:bCs/>
          <w:color w:val="000000" w:themeColor="text1"/>
          <w:sz w:val="24"/>
          <w:szCs w:val="24"/>
          <w:lang w:val="lt-LT"/>
        </w:rPr>
        <w:t xml:space="preserve">užtikrina vertimo paslaugas teikiant </w:t>
      </w:r>
      <w:r w:rsidRPr="00475199">
        <w:rPr>
          <w:rFonts w:ascii="Times New Roman" w:eastAsia="Times New Roman" w:hAnsi="Times New Roman" w:cs="Times New Roman"/>
          <w:bCs/>
          <w:sz w:val="24"/>
          <w:szCs w:val="24"/>
          <w:lang w:val="lt-LT"/>
        </w:rPr>
        <w:t xml:space="preserve">valstybės garantuojamą teisinę pagalbą. </w:t>
      </w:r>
    </w:p>
    <w:p w14:paraId="2203D946" w14:textId="77777777" w:rsidR="00D45F0D" w:rsidRDefault="00D45F0D" w:rsidP="00D45F0D">
      <w:pPr>
        <w:numPr>
          <w:ilvl w:val="0"/>
          <w:numId w:val="40"/>
        </w:numPr>
        <w:tabs>
          <w:tab w:val="left" w:pos="567"/>
          <w:tab w:val="left" w:pos="851"/>
          <w:tab w:val="left" w:pos="1276"/>
        </w:tabs>
        <w:spacing w:after="0" w:line="240" w:lineRule="auto"/>
        <w:ind w:left="0" w:firstLine="0"/>
        <w:rPr>
          <w:rFonts w:ascii="Times New Roman" w:eastAsia="Times New Roman" w:hAnsi="Times New Roman" w:cs="Times New Roman"/>
          <w:sz w:val="24"/>
          <w:szCs w:val="24"/>
          <w:lang w:val="lt-LT"/>
        </w:rPr>
      </w:pPr>
      <w:r w:rsidRPr="00475199">
        <w:rPr>
          <w:rFonts w:ascii="Times New Roman" w:eastAsia="Times New Roman" w:hAnsi="Times New Roman" w:cs="Times New Roman"/>
          <w:sz w:val="24"/>
          <w:szCs w:val="24"/>
          <w:lang w:val="lt-LT"/>
        </w:rPr>
        <w:t>Paslaugos bus užsakomos pagal faktinį Perkančiosios organizacijos</w:t>
      </w:r>
      <w:r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sz w:val="24"/>
          <w:szCs w:val="24"/>
          <w:lang w:val="lt-LT"/>
        </w:rPr>
        <w:t>poreikį.</w:t>
      </w:r>
    </w:p>
    <w:p w14:paraId="08B32741" w14:textId="77777777" w:rsidR="00D45F0D" w:rsidRPr="003A3F59" w:rsidRDefault="00D45F0D" w:rsidP="00D45F0D">
      <w:pPr>
        <w:pStyle w:val="Sraopastraipa"/>
        <w:widowControl w:val="0"/>
        <w:numPr>
          <w:ilvl w:val="0"/>
          <w:numId w:val="40"/>
        </w:numPr>
        <w:tabs>
          <w:tab w:val="decimal" w:pos="993"/>
        </w:tabs>
        <w:overflowPunct w:val="0"/>
        <w:autoSpaceDE w:val="0"/>
        <w:autoSpaceDN w:val="0"/>
        <w:adjustRightInd w:val="0"/>
        <w:spacing w:after="0" w:line="249" w:lineRule="atLeast"/>
        <w:ind w:left="0" w:right="-1" w:firstLine="0"/>
        <w:contextualSpacing w:val="0"/>
        <w:textAlignment w:val="baseline"/>
        <w:rPr>
          <w:rFonts w:ascii="Times New Roman" w:eastAsia="Times New Roman" w:hAnsi="Times New Roman" w:cs="Times New Roman"/>
          <w:b/>
          <w:sz w:val="24"/>
          <w:szCs w:val="24"/>
          <w:lang w:val="lt-LT" w:eastAsia="zh-CN"/>
        </w:rPr>
      </w:pPr>
      <w:r w:rsidRPr="003A3F59">
        <w:rPr>
          <w:rFonts w:ascii="Times New Roman" w:hAnsi="Times New Roman" w:cs="Times New Roman"/>
          <w:color w:val="000000" w:themeColor="text1"/>
          <w:sz w:val="24"/>
          <w:szCs w:val="24"/>
          <w:lang w:val="lt-LT"/>
        </w:rPr>
        <w:t xml:space="preserve">Perkančioji organizacija, norėdama išsiaiškinti, ar tiekėjas yra kompetentingas, patikimas ir pajėgus įvykdyti šio pirkimo sąlygas, nustato tiekėjų kvalifikacijos reikalavimus. </w:t>
      </w:r>
    </w:p>
    <w:p w14:paraId="5BF58D67" w14:textId="77777777" w:rsidR="00D45F0D" w:rsidRPr="00451070" w:rsidRDefault="00D45F0D" w:rsidP="00D45F0D">
      <w:pPr>
        <w:pStyle w:val="Sraopastraipa"/>
        <w:widowControl w:val="0"/>
        <w:numPr>
          <w:ilvl w:val="0"/>
          <w:numId w:val="40"/>
        </w:numPr>
        <w:tabs>
          <w:tab w:val="decimal" w:pos="993"/>
        </w:tabs>
        <w:overflowPunct w:val="0"/>
        <w:autoSpaceDE w:val="0"/>
        <w:autoSpaceDN w:val="0"/>
        <w:adjustRightInd w:val="0"/>
        <w:spacing w:after="0" w:line="249" w:lineRule="atLeast"/>
        <w:ind w:left="0" w:right="-1" w:firstLine="0"/>
        <w:contextualSpacing w:val="0"/>
        <w:textAlignment w:val="baseline"/>
        <w:rPr>
          <w:rFonts w:ascii="Times New Roman" w:eastAsia="Times New Roman" w:hAnsi="Times New Roman" w:cs="Times New Roman"/>
          <w:b/>
          <w:sz w:val="24"/>
          <w:szCs w:val="24"/>
          <w:lang w:val="lt-LT" w:eastAsia="zh-CN"/>
        </w:rPr>
      </w:pPr>
      <w:r w:rsidRPr="00451070">
        <w:rPr>
          <w:rFonts w:ascii="Times New Roman" w:eastAsia="Times New Roman" w:hAnsi="Times New Roman" w:cs="Times New Roman"/>
          <w:b/>
          <w:sz w:val="24"/>
          <w:szCs w:val="24"/>
          <w:lang w:val="lt-LT" w:eastAsia="zh-CN"/>
        </w:rPr>
        <w:t xml:space="preserve">Reikalavimai paslaugoms: </w:t>
      </w:r>
    </w:p>
    <w:p w14:paraId="763E895F" w14:textId="77777777" w:rsidR="00D45F0D" w:rsidRPr="00475199" w:rsidRDefault="00D45F0D" w:rsidP="00D45F0D">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lastRenderedPageBreak/>
        <w:t xml:space="preserve">Paslaugas teikti tik gavus </w:t>
      </w:r>
      <w:r w:rsidRPr="00475199">
        <w:rPr>
          <w:rFonts w:ascii="Times New Roman" w:eastAsia="Times New Roman" w:hAnsi="Times New Roman" w:cs="Times New Roman"/>
          <w:sz w:val="24"/>
          <w:szCs w:val="24"/>
          <w:lang w:val="lt-LT"/>
        </w:rPr>
        <w:t>Perkančiosios organizacijos</w:t>
      </w:r>
      <w:r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bCs/>
          <w:sz w:val="24"/>
          <w:szCs w:val="24"/>
          <w:lang w:val="lt-LT" w:eastAsia="zh-CN"/>
        </w:rPr>
        <w:t>pranešimą</w:t>
      </w:r>
      <w:r>
        <w:rPr>
          <w:rFonts w:ascii="Times New Roman" w:eastAsia="Times New Roman" w:hAnsi="Times New Roman" w:cs="Times New Roman"/>
          <w:bCs/>
          <w:sz w:val="24"/>
          <w:szCs w:val="24"/>
          <w:lang w:val="lt-LT" w:eastAsia="zh-CN"/>
        </w:rPr>
        <w:t xml:space="preserve"> - užsakymą</w:t>
      </w:r>
      <w:r w:rsidRPr="00475199">
        <w:rPr>
          <w:rFonts w:ascii="Times New Roman" w:eastAsia="Times New Roman" w:hAnsi="Times New Roman" w:cs="Times New Roman"/>
          <w:bCs/>
          <w:sz w:val="24"/>
          <w:szCs w:val="24"/>
          <w:lang w:val="lt-LT" w:eastAsia="zh-CN"/>
        </w:rPr>
        <w:t xml:space="preserve"> (telefonu, elektroniniu paštu). </w:t>
      </w:r>
      <w:r w:rsidRPr="00456F93">
        <w:rPr>
          <w:rFonts w:ascii="Times New Roman" w:eastAsia="Times New Roman" w:hAnsi="Times New Roman" w:cs="Times New Roman"/>
          <w:bCs/>
          <w:sz w:val="24"/>
          <w:szCs w:val="24"/>
          <w:lang w:val="lt-LT" w:eastAsia="zh-CN"/>
        </w:rPr>
        <w:t>Paslaugos užsakymas tiekėjui paprastai teikiamas ne vėliau kaip prieš 12 val. iki paslaugos suteikimo laiko. Perkančioji organizacija pasilieka teisę tam tikrais atvejais užsakymą pateikti ir vėliau nei prieš 12 val., o tiekėjas įsipareigoja, kiek tai objektyviai įmanoma, priimti ir įvykdyti tokius užsakymus</w:t>
      </w:r>
      <w:r w:rsidRPr="0087539C">
        <w:rPr>
          <w:rFonts w:ascii="Times New Roman" w:eastAsia="Times New Roman" w:hAnsi="Times New Roman" w:cs="Times New Roman"/>
          <w:bCs/>
          <w:sz w:val="24"/>
          <w:szCs w:val="24"/>
          <w:lang w:eastAsia="zh-CN"/>
        </w:rPr>
        <w:t>.</w:t>
      </w:r>
      <w:r>
        <w:rPr>
          <w:rFonts w:ascii="Times New Roman" w:eastAsia="Times New Roman" w:hAnsi="Times New Roman" w:cs="Times New Roman"/>
          <w:bCs/>
          <w:sz w:val="24"/>
          <w:szCs w:val="24"/>
          <w:lang w:eastAsia="zh-CN"/>
        </w:rPr>
        <w:t xml:space="preserve"> </w:t>
      </w:r>
      <w:r w:rsidRPr="00475199">
        <w:rPr>
          <w:rFonts w:ascii="Times New Roman" w:eastAsia="Times New Roman" w:hAnsi="Times New Roman" w:cs="Times New Roman"/>
          <w:sz w:val="24"/>
          <w:szCs w:val="24"/>
          <w:lang w:val="lt-LT" w:eastAsia="zh-CN"/>
        </w:rPr>
        <w:t>Paslaugos turi būti teikiamos darbo dienomis bei savaitgaliais ir/ar švenčių dienomis.</w:t>
      </w:r>
    </w:p>
    <w:p w14:paraId="5829035C" w14:textId="77777777" w:rsidR="00D45F0D" w:rsidRPr="00475199" w:rsidRDefault="00D45F0D" w:rsidP="00D45F0D">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 xml:space="preserve">Gavus iš </w:t>
      </w:r>
      <w:r w:rsidRPr="00475199">
        <w:rPr>
          <w:rFonts w:ascii="Times New Roman" w:eastAsia="Times New Roman" w:hAnsi="Times New Roman" w:cs="Times New Roman"/>
          <w:sz w:val="24"/>
          <w:szCs w:val="24"/>
          <w:lang w:val="lt-LT"/>
        </w:rPr>
        <w:t>Perkančiosios organizacijos</w:t>
      </w:r>
      <w:r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bCs/>
          <w:sz w:val="24"/>
          <w:szCs w:val="24"/>
          <w:lang w:val="lt-LT" w:eastAsia="zh-CN"/>
        </w:rPr>
        <w:t>pranešimą apie Paslaugų poreikį, elektroniniu paštu pranešti asmens, kuris teiks Paslaugas, vardą ir pavardę.</w:t>
      </w:r>
    </w:p>
    <w:p w14:paraId="3872D862" w14:textId="77777777" w:rsidR="00D45F0D" w:rsidRPr="00840E6D" w:rsidRDefault="00D45F0D" w:rsidP="00D45F0D">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840E6D">
        <w:rPr>
          <w:rFonts w:ascii="Times New Roman" w:eastAsia="Times New Roman" w:hAnsi="Times New Roman" w:cs="Times New Roman"/>
          <w:bCs/>
          <w:sz w:val="24"/>
          <w:szCs w:val="24"/>
          <w:lang w:val="lt-LT" w:eastAsia="zh-CN"/>
        </w:rPr>
        <w:t xml:space="preserve">Prireikus užtikrinti Paslaugų teikimą, jeigu užsieniečiai (ne mažiau kaip 2, skirtingų lyčių) tuo pačiu metu pateikę prašymus suteikti prieglobstį Lietuvos Respublikoje yra skirtinguose Lietuvos regionuose. Prireikus užtikrinti Paslaugų teikimą (prieglobsčio prašytojo teisių ir teisėtų interesų gynimą </w:t>
      </w:r>
      <w:r w:rsidRPr="00840E6D">
        <w:rPr>
          <w:rFonts w:ascii="Times New Roman" w:eastAsia="Times New Roman" w:hAnsi="Times New Roman" w:cs="Times New Roman"/>
          <w:sz w:val="24"/>
          <w:szCs w:val="24"/>
          <w:lang w:val="lt-LT" w:eastAsia="zh-CN"/>
        </w:rPr>
        <w:t>pirmojoje arba apeliacinėje instancijoje)</w:t>
      </w:r>
      <w:r w:rsidRPr="00840E6D">
        <w:rPr>
          <w:rFonts w:ascii="Times New Roman" w:eastAsia="Times New Roman" w:hAnsi="Times New Roman" w:cs="Times New Roman"/>
          <w:bCs/>
          <w:sz w:val="24"/>
          <w:szCs w:val="24"/>
          <w:lang w:val="lt-LT" w:eastAsia="zh-CN"/>
        </w:rPr>
        <w:t>, jeigu tuo pačiu metu vyksta ne mažiau kaip 5 teismo posėdžiai.</w:t>
      </w:r>
    </w:p>
    <w:p w14:paraId="28E3FA06" w14:textId="77777777" w:rsidR="00D45F0D" w:rsidRPr="00475199" w:rsidRDefault="00D45F0D" w:rsidP="00D45F0D">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Prireikus užtikrinti, kad asmuo, kuris teikia Paslaugas, būtų tos pačios lyties kaip užsienietis, kuriam teikiamos Paslaugos.</w:t>
      </w:r>
    </w:p>
    <w:p w14:paraId="4CFB8A87" w14:textId="77777777" w:rsidR="00D45F0D" w:rsidRPr="00475199" w:rsidRDefault="00D45F0D" w:rsidP="00D45F0D">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Paslaugas teikti kokybiškai ir kvalifikuotai. Paslaugų teikėjas privalo užtikrinti, kad paslaugas teiks tik specialistai, turintys teisę verstis advokato veikla. Paslaugų teikimas laikomas kokybišku ir kvalifikuotu, jei Paslaugos teikiamos laikantis Lietuvos Respublikos advokatūros įstatymo, Lietuvos advokatų etikos kodekso ir kitų nustatytų teisės aktų ir vykdomos asmenų, turinčių atitinkamą išsilavinimą ir kvalifikaciją.</w:t>
      </w:r>
    </w:p>
    <w:p w14:paraId="68FE286B" w14:textId="77777777" w:rsidR="00D45F0D" w:rsidRPr="00475199" w:rsidRDefault="00D45F0D" w:rsidP="00D45F0D">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hAnsi="Times New Roman" w:cs="Times New Roman"/>
          <w:bCs/>
          <w:iCs/>
          <w:sz w:val="24"/>
          <w:szCs w:val="24"/>
          <w:lang w:val="lt-LT"/>
        </w:rPr>
        <w:t xml:space="preserve">Paslaugų teikėjas įsipareigoja </w:t>
      </w:r>
      <w:r w:rsidRPr="00475199">
        <w:rPr>
          <w:rFonts w:ascii="Times New Roman" w:eastAsia="Times New Roman" w:hAnsi="Times New Roman" w:cs="Times New Roman"/>
          <w:bCs/>
          <w:iCs/>
          <w:sz w:val="24"/>
          <w:szCs w:val="24"/>
          <w:lang w:val="lt-LT" w:eastAsia="zh-CN"/>
        </w:rPr>
        <w:t xml:space="preserve">Paslaugų suteikimo priėmimo–perdavimo akte pateikti Perkančiajai organizacijai šiuos duomenis: užsieniečio vardas ir pavardė, ILTU kodas, kokia paslauga ir kada buvo teikiama. Paslaugų teikimo laikotarpiu, sutarties vykdymo kontrolės tikslais, </w:t>
      </w:r>
      <w:r w:rsidRPr="00475199">
        <w:rPr>
          <w:rFonts w:ascii="Times New Roman" w:eastAsia="Times New Roman" w:hAnsi="Times New Roman" w:cs="Times New Roman"/>
          <w:sz w:val="24"/>
          <w:szCs w:val="24"/>
          <w:lang w:val="lt-LT"/>
        </w:rPr>
        <w:t>Perkančioji organizacija</w:t>
      </w:r>
      <w:r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bCs/>
          <w:iCs/>
          <w:sz w:val="24"/>
          <w:szCs w:val="24"/>
          <w:lang w:val="lt-LT" w:eastAsia="zh-CN"/>
        </w:rPr>
        <w:t>gali pareikalauti įrodymų, patvirtinančių, kad Paslaugų teikėjas su užsieniečiu jam priimtinu būdu (</w:t>
      </w:r>
      <w:r w:rsidRPr="00475199">
        <w:rPr>
          <w:rFonts w:ascii="Times New Roman" w:hAnsi="Times New Roman" w:cs="Times New Roman"/>
          <w:bCs/>
          <w:iCs/>
          <w:sz w:val="24"/>
          <w:szCs w:val="24"/>
          <w:lang w:val="lt-LT"/>
        </w:rPr>
        <w:t xml:space="preserve">telefonu, el. paštu, susitikimo ar kitu būdu) </w:t>
      </w:r>
      <w:r w:rsidRPr="00475199">
        <w:rPr>
          <w:rFonts w:ascii="Times New Roman" w:eastAsia="Times New Roman" w:hAnsi="Times New Roman" w:cs="Times New Roman"/>
          <w:bCs/>
          <w:iCs/>
          <w:sz w:val="24"/>
          <w:szCs w:val="24"/>
          <w:lang w:val="lt-LT" w:eastAsia="zh-CN"/>
        </w:rPr>
        <w:t>suderino procesinio dokumento rengimą ir/ar parengė jį teismo posėdžiui</w:t>
      </w:r>
      <w:r w:rsidRPr="00475199">
        <w:rPr>
          <w:rFonts w:ascii="Times New Roman" w:eastAsia="Times New Roman" w:hAnsi="Times New Roman" w:cs="Times New Roman"/>
          <w:bCs/>
          <w:sz w:val="24"/>
          <w:szCs w:val="24"/>
          <w:lang w:val="lt-LT" w:eastAsia="zh-CN"/>
        </w:rPr>
        <w:t>.</w:t>
      </w:r>
    </w:p>
    <w:p w14:paraId="796186BB" w14:textId="77777777" w:rsidR="00D45F0D" w:rsidRPr="00475199" w:rsidRDefault="00D45F0D" w:rsidP="00D45F0D">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Paslaugas teikti Valstybės sienos apsaugos tarnybos prie Vidaus reikalų ministerijos Užsieniečių registracijos centre, Migracijos departamente, Priėmimo ir integracijos agentūroje, Valstybės sienos apsaugos tarnybos padaliniuose, kitoje užsieniečių laikino apgyvendinimo ar sulaikymo vietoje arba valstybės įstaigoje ar institucijoje, kurioje yra užsieniečių, ir (ar) nuotoliniu būdu.</w:t>
      </w:r>
    </w:p>
    <w:p w14:paraId="2D7AA96C" w14:textId="77777777" w:rsidR="00D45F0D" w:rsidRPr="00475199" w:rsidRDefault="00D45F0D" w:rsidP="00D45F0D">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bCs/>
          <w:sz w:val="24"/>
          <w:szCs w:val="24"/>
          <w:lang w:val="lt-LT" w:eastAsia="zh-CN"/>
        </w:rPr>
        <w:t>Laikytis konfidencialumo principo – konfidencialią ir profesinę paslaptį sudarančią informaciją naudoti tik įgyvendinant atliktos paslaugos kokybės užtikrinimą ir užtikrinti, kad ji netaptų žinoma tokios teisės neturintiems asmenims, ir neatskleisti jos tretiesiems asmenims, išskyrus teisės aktų nustatytus atvejus, nenaudoti minėtos informacijos asmeniniams ar trečiųjų šalių interesams tenkinti.</w:t>
      </w:r>
    </w:p>
    <w:p w14:paraId="55C266E1" w14:textId="77777777" w:rsidR="00D45F0D" w:rsidRPr="00475199" w:rsidRDefault="00D45F0D" w:rsidP="00D45F0D">
      <w:pPr>
        <w:widowControl w:val="0"/>
        <w:numPr>
          <w:ilvl w:val="1"/>
          <w:numId w:val="40"/>
        </w:numPr>
        <w:autoSpaceDE w:val="0"/>
        <w:autoSpaceDN w:val="0"/>
        <w:adjustRightInd w:val="0"/>
        <w:spacing w:after="0" w:line="249" w:lineRule="atLeast"/>
        <w:ind w:left="0" w:right="-1" w:firstLine="0"/>
        <w:textAlignment w:val="baseline"/>
        <w:rPr>
          <w:rFonts w:ascii="Times New Roman" w:eastAsia="Times New Roman" w:hAnsi="Times New Roman" w:cs="Times New Roman"/>
          <w:b/>
          <w:sz w:val="24"/>
          <w:szCs w:val="24"/>
          <w:lang w:val="lt-LT" w:eastAsia="zh-CN"/>
        </w:rPr>
      </w:pPr>
      <w:r w:rsidRPr="00475199">
        <w:rPr>
          <w:rFonts w:ascii="Times New Roman" w:eastAsia="Times New Roman" w:hAnsi="Times New Roman" w:cs="Times New Roman"/>
          <w:sz w:val="24"/>
          <w:szCs w:val="24"/>
          <w:lang w:val="lt-LT" w:eastAsia="zh-CN"/>
        </w:rPr>
        <w:t xml:space="preserve">Prieš </w:t>
      </w:r>
      <w:r>
        <w:rPr>
          <w:rFonts w:ascii="Times New Roman" w:eastAsia="Times New Roman" w:hAnsi="Times New Roman" w:cs="Times New Roman"/>
          <w:sz w:val="24"/>
          <w:szCs w:val="24"/>
          <w:lang w:val="lt-LT" w:eastAsia="zh-CN"/>
        </w:rPr>
        <w:t>pradėdamas teikti paslaugas</w:t>
      </w:r>
      <w:r w:rsidRPr="00475199">
        <w:rPr>
          <w:rFonts w:ascii="Times New Roman" w:eastAsia="Times New Roman" w:hAnsi="Times New Roman" w:cs="Times New Roman"/>
          <w:sz w:val="24"/>
          <w:szCs w:val="24"/>
          <w:lang w:val="lt-LT" w:eastAsia="zh-CN"/>
        </w:rPr>
        <w:t xml:space="preserve">, Tiekėjas turi pasirašytinai informuoti užsienietį, kuriam teikiama valstybės garantuojama teisinė pagalba, apie jo teisę į valstybės garantuojamą teisinę pagalbą ta kalba, kurią jis supranta. Prireikus </w:t>
      </w:r>
      <w:r w:rsidRPr="00475199">
        <w:rPr>
          <w:rFonts w:ascii="Times New Roman" w:eastAsia="Times New Roman" w:hAnsi="Times New Roman" w:cs="Times New Roman"/>
          <w:sz w:val="24"/>
          <w:szCs w:val="24"/>
          <w:lang w:val="lt-LT"/>
        </w:rPr>
        <w:t>Perkančioji organizacija</w:t>
      </w:r>
      <w:r w:rsidRPr="00475199">
        <w:rPr>
          <w:rFonts w:ascii="Times New Roman" w:eastAsia="Times New Roman" w:hAnsi="Times New Roman" w:cs="Times New Roman"/>
          <w:bCs/>
          <w:sz w:val="24"/>
          <w:szCs w:val="24"/>
          <w:lang w:val="lt-LT"/>
        </w:rPr>
        <w:t xml:space="preserve"> </w:t>
      </w:r>
      <w:r w:rsidRPr="00475199">
        <w:rPr>
          <w:rFonts w:ascii="Times New Roman" w:eastAsia="Times New Roman" w:hAnsi="Times New Roman" w:cs="Times New Roman"/>
          <w:sz w:val="24"/>
          <w:szCs w:val="24"/>
          <w:lang w:val="lt-LT" w:eastAsia="zh-CN"/>
        </w:rPr>
        <w:t xml:space="preserve">gali paprašyti pateikti šią aplinkybę patvirtinančius įrodymus.  </w:t>
      </w:r>
    </w:p>
    <w:p w14:paraId="1DF1ACFE" w14:textId="77777777" w:rsidR="00D45F0D" w:rsidRPr="00475199" w:rsidRDefault="00D45F0D" w:rsidP="00D45F0D">
      <w:pPr>
        <w:widowControl w:val="0"/>
        <w:autoSpaceDE w:val="0"/>
        <w:autoSpaceDN w:val="0"/>
        <w:adjustRightInd w:val="0"/>
        <w:spacing w:before="60" w:after="60" w:line="240" w:lineRule="auto"/>
        <w:ind w:left="-709" w:right="-1"/>
        <w:jc w:val="center"/>
        <w:textAlignment w:val="baseline"/>
        <w:rPr>
          <w:rFonts w:ascii="Calibri Light" w:hAnsi="Calibri Light" w:cs="Calibri Light"/>
          <w:b/>
          <w:sz w:val="20"/>
          <w:szCs w:val="20"/>
          <w:lang w:val="lt-LT"/>
        </w:rPr>
      </w:pPr>
      <w:r w:rsidRPr="00475199">
        <w:rPr>
          <w:rFonts w:ascii="Calibri Light" w:eastAsia="Times New Roman" w:hAnsi="Calibri Light" w:cs="Calibri Light"/>
          <w:sz w:val="24"/>
          <w:szCs w:val="24"/>
          <w:lang w:val="lt-LT" w:eastAsia="zh-CN"/>
        </w:rPr>
        <w:t>_______________</w:t>
      </w:r>
    </w:p>
    <w:p w14:paraId="03510473" w14:textId="7ADA0C84" w:rsidR="0018021B" w:rsidRPr="00D45F0D" w:rsidRDefault="0018021B" w:rsidP="00D45F0D"/>
    <w:sectPr w:rsidR="0018021B" w:rsidRPr="00D45F0D" w:rsidSect="00BE44AE">
      <w:headerReference w:type="default" r:id="rId14"/>
      <w:footerReference w:type="default" r:id="rId15"/>
      <w:pgSz w:w="11907" w:h="16839" w:code="9"/>
      <w:pgMar w:top="1701" w:right="567" w:bottom="1134" w:left="170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FABEB" w14:textId="77777777" w:rsidR="000020EE" w:rsidRDefault="000020EE">
      <w:pPr>
        <w:spacing w:after="0" w:line="240" w:lineRule="auto"/>
      </w:pPr>
      <w:r>
        <w:separator/>
      </w:r>
    </w:p>
  </w:endnote>
  <w:endnote w:type="continuationSeparator" w:id="0">
    <w:p w14:paraId="3A107353" w14:textId="77777777" w:rsidR="000020EE" w:rsidRDefault="000020EE">
      <w:pPr>
        <w:spacing w:after="0" w:line="240" w:lineRule="auto"/>
      </w:pPr>
      <w:r>
        <w:continuationSeparator/>
      </w:r>
    </w:p>
  </w:endnote>
  <w:endnote w:type="continuationNotice" w:id="1">
    <w:p w14:paraId="3C51BA39" w14:textId="77777777" w:rsidR="000020EE" w:rsidRDefault="000020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7A6D8F38" w14:textId="77777777"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356E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581C4078"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48525" w14:textId="77777777" w:rsidR="000020EE" w:rsidRDefault="000020EE">
      <w:pPr>
        <w:spacing w:after="0" w:line="240" w:lineRule="auto"/>
      </w:pPr>
      <w:r>
        <w:separator/>
      </w:r>
    </w:p>
  </w:footnote>
  <w:footnote w:type="continuationSeparator" w:id="0">
    <w:p w14:paraId="09D343D9" w14:textId="77777777" w:rsidR="000020EE" w:rsidRDefault="000020EE">
      <w:pPr>
        <w:spacing w:after="0" w:line="240" w:lineRule="auto"/>
      </w:pPr>
      <w:r>
        <w:continuationSeparator/>
      </w:r>
    </w:p>
  </w:footnote>
  <w:footnote w:type="continuationNotice" w:id="1">
    <w:p w14:paraId="5EB669A7" w14:textId="77777777" w:rsidR="000020EE" w:rsidRDefault="000020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0355" w14:textId="77777777" w:rsidR="008F4F5D" w:rsidRDefault="008F4F5D" w:rsidP="00A122D6">
    <w:pPr>
      <w:pStyle w:val="Antrats"/>
      <w:rPr>
        <w:rFonts w:ascii="Calibri Light" w:hAnsi="Calibri Light" w:cs="Calibri Light"/>
        <w:lang w:val="lt-LT"/>
      </w:rPr>
    </w:pPr>
  </w:p>
  <w:p w14:paraId="33069C67" w14:textId="2F527AA8" w:rsidR="00CC5562" w:rsidRPr="00D45F0D" w:rsidRDefault="00BE44AE" w:rsidP="008F4F5D">
    <w:pPr>
      <w:pStyle w:val="Antrats"/>
      <w:jc w:val="right"/>
      <w:rPr>
        <w:rFonts w:ascii="Times New Roman" w:hAnsi="Times New Roman" w:cs="Times New Roman"/>
        <w:szCs w:val="24"/>
        <w:lang w:val="lt-LT"/>
      </w:rPr>
    </w:pPr>
    <w:r w:rsidRPr="00D45F0D">
      <w:rPr>
        <w:rFonts w:ascii="Times New Roman" w:hAnsi="Times New Roman" w:cs="Times New Roman"/>
        <w:szCs w:val="24"/>
        <w:lang w:val="lt-LT"/>
      </w:rPr>
      <w:t xml:space="preserve">Specialiųjų atviro konkurso sąlygų </w:t>
    </w:r>
    <w:r w:rsidR="00D45F0D" w:rsidRPr="00D45F0D">
      <w:rPr>
        <w:rFonts w:ascii="Times New Roman" w:hAnsi="Times New Roman" w:cs="Times New Roman"/>
        <w:szCs w:val="24"/>
        <w:lang w:val="lt-LT"/>
      </w:rPr>
      <w:t>2</w:t>
    </w:r>
    <w:r w:rsidRPr="00D45F0D">
      <w:rPr>
        <w:rFonts w:ascii="Times New Roman" w:hAnsi="Times New Roman" w:cs="Times New Roman"/>
        <w:szCs w:val="24"/>
        <w:lang w:val="lt-LT"/>
      </w:rPr>
      <w:t xml:space="preserve"> priedas „Techninė specifikacija“</w:t>
    </w:r>
  </w:p>
  <w:p w14:paraId="4DC50BD5" w14:textId="77777777" w:rsidR="00985773" w:rsidRDefault="00985773" w:rsidP="008F4F5D">
    <w:pPr>
      <w:pStyle w:val="Antrats"/>
      <w:jc w:val="right"/>
      <w:rPr>
        <w:rFonts w:ascii="Times New Roman" w:hAnsi="Times New Roman" w:cs="Times New Roman"/>
        <w:sz w:val="24"/>
        <w:szCs w:val="24"/>
        <w:lang w:val="lt-LT"/>
      </w:rPr>
    </w:pPr>
  </w:p>
  <w:p w14:paraId="5F655341" w14:textId="77777777" w:rsidR="00985773" w:rsidRPr="00985773" w:rsidRDefault="00985773" w:rsidP="008F4F5D">
    <w:pPr>
      <w:pStyle w:val="Antrats"/>
      <w:jc w:val="right"/>
      <w:rPr>
        <w:rFonts w:ascii="Times New Roman" w:hAnsi="Times New Roman" w:cs="Times New Roman"/>
        <w:sz w:val="24"/>
        <w:szCs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0C2234C"/>
    <w:multiLevelType w:val="hybridMultilevel"/>
    <w:tmpl w:val="58EE1190"/>
    <w:lvl w:ilvl="0" w:tplc="8EEEDBD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9442993"/>
    <w:multiLevelType w:val="hybridMultilevel"/>
    <w:tmpl w:val="F354A3D6"/>
    <w:lvl w:ilvl="0" w:tplc="C03E9198">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3D6D3A01"/>
    <w:multiLevelType w:val="multilevel"/>
    <w:tmpl w:val="DC94C1BE"/>
    <w:lvl w:ilvl="0">
      <w:start w:val="11"/>
      <w:numFmt w:val="decimal"/>
      <w:lvlText w:val="%1."/>
      <w:lvlJc w:val="left"/>
      <w:pPr>
        <w:ind w:left="161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9"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1"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2"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3"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4" w15:restartNumberingAfterBreak="0">
    <w:nsid w:val="57BD4949"/>
    <w:multiLevelType w:val="multilevel"/>
    <w:tmpl w:val="CF9E7DF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40" w15:restartNumberingAfterBreak="0">
    <w:nsid w:val="7563247C"/>
    <w:multiLevelType w:val="multilevel"/>
    <w:tmpl w:val="3092B5FA"/>
    <w:lvl w:ilvl="0">
      <w:start w:val="1"/>
      <w:numFmt w:val="decimal"/>
      <w:lvlText w:val="%1."/>
      <w:lvlJc w:val="left"/>
      <w:pPr>
        <w:ind w:left="360" w:hanging="360"/>
      </w:pPr>
      <w:rPr>
        <w:rFonts w:hint="default"/>
      </w:rPr>
    </w:lvl>
    <w:lvl w:ilvl="1">
      <w:start w:val="1"/>
      <w:numFmt w:val="decimal"/>
      <w:isLgl/>
      <w:lvlText w:val="%1.%2."/>
      <w:lvlJc w:val="left"/>
      <w:pPr>
        <w:ind w:left="855" w:hanging="430"/>
      </w:pPr>
      <w:rPr>
        <w:rFonts w:ascii="Times New Roman" w:hAnsi="Times New Roman" w:cs="Times New Roman"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440" w:hanging="72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1800" w:hanging="108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160" w:hanging="1440"/>
      </w:pPr>
      <w:rPr>
        <w:rFonts w:hint="default"/>
        <w:color w:val="auto"/>
      </w:rPr>
    </w:lvl>
    <w:lvl w:ilvl="8">
      <w:start w:val="1"/>
      <w:numFmt w:val="decimal"/>
      <w:isLgl/>
      <w:lvlText w:val="%1.%2.%3.%4.%5.%6.%7.%8.%9."/>
      <w:lvlJc w:val="left"/>
      <w:pPr>
        <w:ind w:left="2520" w:hanging="1800"/>
      </w:pPr>
      <w:rPr>
        <w:rFonts w:hint="default"/>
        <w:color w:val="auto"/>
      </w:rPr>
    </w:lvl>
  </w:abstractNum>
  <w:abstractNum w:abstractNumId="41"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5"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5"/>
  </w:num>
  <w:num w:numId="10">
    <w:abstractNumId w:val="9"/>
  </w:num>
  <w:num w:numId="11">
    <w:abstractNumId w:val="30"/>
  </w:num>
  <w:num w:numId="12">
    <w:abstractNumId w:val="10"/>
  </w:num>
  <w:num w:numId="13">
    <w:abstractNumId w:val="37"/>
  </w:num>
  <w:num w:numId="14">
    <w:abstractNumId w:val="18"/>
  </w:num>
  <w:num w:numId="15">
    <w:abstractNumId w:val="43"/>
  </w:num>
  <w:num w:numId="16">
    <w:abstractNumId w:val="15"/>
  </w:num>
  <w:num w:numId="17">
    <w:abstractNumId w:val="35"/>
  </w:num>
  <w:num w:numId="18">
    <w:abstractNumId w:val="27"/>
  </w:num>
  <w:num w:numId="19">
    <w:abstractNumId w:val="20"/>
  </w:num>
  <w:num w:numId="20">
    <w:abstractNumId w:val="29"/>
  </w:num>
  <w:num w:numId="21">
    <w:abstractNumId w:val="38"/>
  </w:num>
  <w:num w:numId="22">
    <w:abstractNumId w:val="41"/>
  </w:num>
  <w:num w:numId="23">
    <w:abstractNumId w:val="11"/>
  </w:num>
  <w:num w:numId="24">
    <w:abstractNumId w:val="36"/>
  </w:num>
  <w:num w:numId="25">
    <w:abstractNumId w:val="13"/>
  </w:num>
  <w:num w:numId="26">
    <w:abstractNumId w:val="31"/>
  </w:num>
  <w:num w:numId="27">
    <w:abstractNumId w:val="44"/>
  </w:num>
  <w:num w:numId="28">
    <w:abstractNumId w:val="8"/>
  </w:num>
  <w:num w:numId="29">
    <w:abstractNumId w:val="19"/>
  </w:num>
  <w:num w:numId="30">
    <w:abstractNumId w:val="45"/>
  </w:num>
  <w:num w:numId="31">
    <w:abstractNumId w:val="32"/>
  </w:num>
  <w:num w:numId="32">
    <w:abstractNumId w:val="6"/>
  </w:num>
  <w:num w:numId="33">
    <w:abstractNumId w:val="39"/>
  </w:num>
  <w:num w:numId="34">
    <w:abstractNumId w:val="7"/>
  </w:num>
  <w:num w:numId="35">
    <w:abstractNumId w:val="28"/>
  </w:num>
  <w:num w:numId="36">
    <w:abstractNumId w:val="42"/>
  </w:num>
  <w:num w:numId="37">
    <w:abstractNumId w:val="16"/>
  </w:num>
  <w:num w:numId="38">
    <w:abstractNumId w:val="33"/>
  </w:num>
  <w:num w:numId="39">
    <w:abstractNumId w:val="24"/>
  </w:num>
  <w:num w:numId="40">
    <w:abstractNumId w:val="23"/>
  </w:num>
  <w:num w:numId="41">
    <w:abstractNumId w:val="12"/>
  </w:num>
  <w:num w:numId="42">
    <w:abstractNumId w:val="22"/>
  </w:num>
  <w:num w:numId="43">
    <w:abstractNumId w:val="40"/>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20EE"/>
    <w:rsid w:val="000166AE"/>
    <w:rsid w:val="00026A54"/>
    <w:rsid w:val="0003366F"/>
    <w:rsid w:val="00036DBB"/>
    <w:rsid w:val="000431AC"/>
    <w:rsid w:val="0004685E"/>
    <w:rsid w:val="0005019F"/>
    <w:rsid w:val="00057BC2"/>
    <w:rsid w:val="00084F44"/>
    <w:rsid w:val="0009047A"/>
    <w:rsid w:val="0009131C"/>
    <w:rsid w:val="00092E16"/>
    <w:rsid w:val="0009624C"/>
    <w:rsid w:val="00097241"/>
    <w:rsid w:val="000A23D3"/>
    <w:rsid w:val="000A3687"/>
    <w:rsid w:val="000B0A6A"/>
    <w:rsid w:val="000C2D08"/>
    <w:rsid w:val="000C36E7"/>
    <w:rsid w:val="000F554D"/>
    <w:rsid w:val="000F7221"/>
    <w:rsid w:val="0014465A"/>
    <w:rsid w:val="0015224A"/>
    <w:rsid w:val="00153F22"/>
    <w:rsid w:val="001555AC"/>
    <w:rsid w:val="0016225E"/>
    <w:rsid w:val="0016304D"/>
    <w:rsid w:val="001644DB"/>
    <w:rsid w:val="00164C55"/>
    <w:rsid w:val="00165468"/>
    <w:rsid w:val="00165519"/>
    <w:rsid w:val="00171C82"/>
    <w:rsid w:val="001740ED"/>
    <w:rsid w:val="00174E6A"/>
    <w:rsid w:val="0018021B"/>
    <w:rsid w:val="00184A7E"/>
    <w:rsid w:val="00194EA0"/>
    <w:rsid w:val="001D3BFB"/>
    <w:rsid w:val="001E72B5"/>
    <w:rsid w:val="001F3F23"/>
    <w:rsid w:val="002005A4"/>
    <w:rsid w:val="0020401E"/>
    <w:rsid w:val="002101D9"/>
    <w:rsid w:val="00216CC3"/>
    <w:rsid w:val="00230C9A"/>
    <w:rsid w:val="00246179"/>
    <w:rsid w:val="00261339"/>
    <w:rsid w:val="00261B88"/>
    <w:rsid w:val="00263108"/>
    <w:rsid w:val="00273CFD"/>
    <w:rsid w:val="002755F2"/>
    <w:rsid w:val="002758F7"/>
    <w:rsid w:val="002846FE"/>
    <w:rsid w:val="0028523B"/>
    <w:rsid w:val="00290944"/>
    <w:rsid w:val="002912FE"/>
    <w:rsid w:val="00291C22"/>
    <w:rsid w:val="00294552"/>
    <w:rsid w:val="002A0710"/>
    <w:rsid w:val="002A4D41"/>
    <w:rsid w:val="002A626E"/>
    <w:rsid w:val="002B1680"/>
    <w:rsid w:val="002B491F"/>
    <w:rsid w:val="002C1280"/>
    <w:rsid w:val="002C1C6C"/>
    <w:rsid w:val="002C2765"/>
    <w:rsid w:val="002C4E6E"/>
    <w:rsid w:val="002C658C"/>
    <w:rsid w:val="002C7F2C"/>
    <w:rsid w:val="002D3B2C"/>
    <w:rsid w:val="002E6122"/>
    <w:rsid w:val="002F1836"/>
    <w:rsid w:val="003150D0"/>
    <w:rsid w:val="00322B28"/>
    <w:rsid w:val="003236D0"/>
    <w:rsid w:val="00334A5F"/>
    <w:rsid w:val="003356E7"/>
    <w:rsid w:val="00341C69"/>
    <w:rsid w:val="00350250"/>
    <w:rsid w:val="003514BB"/>
    <w:rsid w:val="00355850"/>
    <w:rsid w:val="00355B56"/>
    <w:rsid w:val="00357BD5"/>
    <w:rsid w:val="003673D6"/>
    <w:rsid w:val="00385616"/>
    <w:rsid w:val="0039787C"/>
    <w:rsid w:val="003A3F59"/>
    <w:rsid w:val="003B0B81"/>
    <w:rsid w:val="003B3EA9"/>
    <w:rsid w:val="003C0318"/>
    <w:rsid w:val="003C305A"/>
    <w:rsid w:val="003D0DA8"/>
    <w:rsid w:val="003D3BE3"/>
    <w:rsid w:val="003D5439"/>
    <w:rsid w:val="003D5C69"/>
    <w:rsid w:val="003E3438"/>
    <w:rsid w:val="003E67A0"/>
    <w:rsid w:val="003E6CFD"/>
    <w:rsid w:val="003F2E3F"/>
    <w:rsid w:val="003F6C42"/>
    <w:rsid w:val="0041452B"/>
    <w:rsid w:val="0042600F"/>
    <w:rsid w:val="00430A6E"/>
    <w:rsid w:val="00435AD3"/>
    <w:rsid w:val="00443697"/>
    <w:rsid w:val="00445577"/>
    <w:rsid w:val="0045090A"/>
    <w:rsid w:val="00451070"/>
    <w:rsid w:val="00456F93"/>
    <w:rsid w:val="00457304"/>
    <w:rsid w:val="00465A49"/>
    <w:rsid w:val="00466DB9"/>
    <w:rsid w:val="00470AB6"/>
    <w:rsid w:val="004718C8"/>
    <w:rsid w:val="0047250A"/>
    <w:rsid w:val="00475199"/>
    <w:rsid w:val="00475921"/>
    <w:rsid w:val="004767D9"/>
    <w:rsid w:val="0047713F"/>
    <w:rsid w:val="00483E3A"/>
    <w:rsid w:val="004A2E21"/>
    <w:rsid w:val="004A2F52"/>
    <w:rsid w:val="004B646D"/>
    <w:rsid w:val="004B772A"/>
    <w:rsid w:val="004B7B4C"/>
    <w:rsid w:val="004B7CF6"/>
    <w:rsid w:val="004D1755"/>
    <w:rsid w:val="004D238B"/>
    <w:rsid w:val="004D25DF"/>
    <w:rsid w:val="004D630D"/>
    <w:rsid w:val="004D6D7E"/>
    <w:rsid w:val="004E2DBF"/>
    <w:rsid w:val="004E5655"/>
    <w:rsid w:val="004F4B43"/>
    <w:rsid w:val="004F690D"/>
    <w:rsid w:val="0050743B"/>
    <w:rsid w:val="0051322B"/>
    <w:rsid w:val="005238FE"/>
    <w:rsid w:val="00532B3E"/>
    <w:rsid w:val="00537408"/>
    <w:rsid w:val="00537B18"/>
    <w:rsid w:val="00547246"/>
    <w:rsid w:val="00566F5E"/>
    <w:rsid w:val="00577E6C"/>
    <w:rsid w:val="00585D9F"/>
    <w:rsid w:val="00585E50"/>
    <w:rsid w:val="005907B7"/>
    <w:rsid w:val="005912D3"/>
    <w:rsid w:val="005C3338"/>
    <w:rsid w:val="005C5732"/>
    <w:rsid w:val="005C77F7"/>
    <w:rsid w:val="005D1398"/>
    <w:rsid w:val="005D6336"/>
    <w:rsid w:val="006040B7"/>
    <w:rsid w:val="006171F1"/>
    <w:rsid w:val="0062594A"/>
    <w:rsid w:val="0062688A"/>
    <w:rsid w:val="0063093F"/>
    <w:rsid w:val="00671C08"/>
    <w:rsid w:val="006856D3"/>
    <w:rsid w:val="0068774C"/>
    <w:rsid w:val="00687A89"/>
    <w:rsid w:val="00694CC6"/>
    <w:rsid w:val="006A2DF1"/>
    <w:rsid w:val="006B2576"/>
    <w:rsid w:val="006B5389"/>
    <w:rsid w:val="006B7941"/>
    <w:rsid w:val="006C070D"/>
    <w:rsid w:val="006C786F"/>
    <w:rsid w:val="006D2889"/>
    <w:rsid w:val="006D305F"/>
    <w:rsid w:val="006E0547"/>
    <w:rsid w:val="006F556A"/>
    <w:rsid w:val="006F599E"/>
    <w:rsid w:val="00703A31"/>
    <w:rsid w:val="00711888"/>
    <w:rsid w:val="00716F84"/>
    <w:rsid w:val="00730ACA"/>
    <w:rsid w:val="00733BB8"/>
    <w:rsid w:val="00753D47"/>
    <w:rsid w:val="007607FF"/>
    <w:rsid w:val="007651CB"/>
    <w:rsid w:val="0078742F"/>
    <w:rsid w:val="00791CCE"/>
    <w:rsid w:val="00795452"/>
    <w:rsid w:val="007A557B"/>
    <w:rsid w:val="007B004A"/>
    <w:rsid w:val="007B2144"/>
    <w:rsid w:val="007C1EB6"/>
    <w:rsid w:val="007C6AE7"/>
    <w:rsid w:val="007D484D"/>
    <w:rsid w:val="007E41FC"/>
    <w:rsid w:val="00801195"/>
    <w:rsid w:val="008143A3"/>
    <w:rsid w:val="008327B5"/>
    <w:rsid w:val="008405C0"/>
    <w:rsid w:val="00840E6D"/>
    <w:rsid w:val="008430BA"/>
    <w:rsid w:val="00861471"/>
    <w:rsid w:val="00862EA0"/>
    <w:rsid w:val="0086374C"/>
    <w:rsid w:val="008702D5"/>
    <w:rsid w:val="00871DEB"/>
    <w:rsid w:val="0087539C"/>
    <w:rsid w:val="008816B6"/>
    <w:rsid w:val="008841E0"/>
    <w:rsid w:val="008921E1"/>
    <w:rsid w:val="008932DB"/>
    <w:rsid w:val="00896B6B"/>
    <w:rsid w:val="008A61F5"/>
    <w:rsid w:val="008B07BD"/>
    <w:rsid w:val="008B13A4"/>
    <w:rsid w:val="008B27EE"/>
    <w:rsid w:val="008B30BA"/>
    <w:rsid w:val="008B680B"/>
    <w:rsid w:val="008B6DD2"/>
    <w:rsid w:val="008C2772"/>
    <w:rsid w:val="008C4562"/>
    <w:rsid w:val="008C7D23"/>
    <w:rsid w:val="008C7F5A"/>
    <w:rsid w:val="008E1C16"/>
    <w:rsid w:val="008E2DBF"/>
    <w:rsid w:val="008E4831"/>
    <w:rsid w:val="008F4F5D"/>
    <w:rsid w:val="009123C2"/>
    <w:rsid w:val="0092058E"/>
    <w:rsid w:val="00925298"/>
    <w:rsid w:val="00932208"/>
    <w:rsid w:val="0093372E"/>
    <w:rsid w:val="0095386F"/>
    <w:rsid w:val="00955ED3"/>
    <w:rsid w:val="00957A69"/>
    <w:rsid w:val="00974023"/>
    <w:rsid w:val="009841EB"/>
    <w:rsid w:val="00985773"/>
    <w:rsid w:val="0098678C"/>
    <w:rsid w:val="0099199E"/>
    <w:rsid w:val="00993F3E"/>
    <w:rsid w:val="009B26D3"/>
    <w:rsid w:val="009B32F9"/>
    <w:rsid w:val="009C1CD8"/>
    <w:rsid w:val="009C3BD8"/>
    <w:rsid w:val="009D0B8C"/>
    <w:rsid w:val="009D361B"/>
    <w:rsid w:val="009F47E6"/>
    <w:rsid w:val="009F6EAF"/>
    <w:rsid w:val="00A1109D"/>
    <w:rsid w:val="00A12041"/>
    <w:rsid w:val="00A122D6"/>
    <w:rsid w:val="00A25093"/>
    <w:rsid w:val="00A30629"/>
    <w:rsid w:val="00A33D41"/>
    <w:rsid w:val="00A34BF3"/>
    <w:rsid w:val="00A5617A"/>
    <w:rsid w:val="00A650A4"/>
    <w:rsid w:val="00A660A0"/>
    <w:rsid w:val="00A72069"/>
    <w:rsid w:val="00A90AB3"/>
    <w:rsid w:val="00A91815"/>
    <w:rsid w:val="00A9338B"/>
    <w:rsid w:val="00A933CD"/>
    <w:rsid w:val="00AE134D"/>
    <w:rsid w:val="00AF279E"/>
    <w:rsid w:val="00B00BCD"/>
    <w:rsid w:val="00B065CB"/>
    <w:rsid w:val="00B1115A"/>
    <w:rsid w:val="00B20BFE"/>
    <w:rsid w:val="00B2421F"/>
    <w:rsid w:val="00B44CBF"/>
    <w:rsid w:val="00B47F94"/>
    <w:rsid w:val="00B56DE9"/>
    <w:rsid w:val="00B71273"/>
    <w:rsid w:val="00B7462E"/>
    <w:rsid w:val="00B76618"/>
    <w:rsid w:val="00B9260E"/>
    <w:rsid w:val="00BA10A3"/>
    <w:rsid w:val="00BA2917"/>
    <w:rsid w:val="00BA57D8"/>
    <w:rsid w:val="00BA5B69"/>
    <w:rsid w:val="00BB4829"/>
    <w:rsid w:val="00BB6668"/>
    <w:rsid w:val="00BC7E95"/>
    <w:rsid w:val="00BD0CA9"/>
    <w:rsid w:val="00BD1775"/>
    <w:rsid w:val="00BD2308"/>
    <w:rsid w:val="00BD665B"/>
    <w:rsid w:val="00BD72DA"/>
    <w:rsid w:val="00BE3203"/>
    <w:rsid w:val="00BE44AE"/>
    <w:rsid w:val="00BE7109"/>
    <w:rsid w:val="00BF7E4E"/>
    <w:rsid w:val="00C013EC"/>
    <w:rsid w:val="00C027E3"/>
    <w:rsid w:val="00C0304D"/>
    <w:rsid w:val="00C05F8F"/>
    <w:rsid w:val="00C130BC"/>
    <w:rsid w:val="00C16318"/>
    <w:rsid w:val="00C163C7"/>
    <w:rsid w:val="00C2041D"/>
    <w:rsid w:val="00C23C40"/>
    <w:rsid w:val="00C24BF1"/>
    <w:rsid w:val="00C32E0A"/>
    <w:rsid w:val="00C372B8"/>
    <w:rsid w:val="00C4540F"/>
    <w:rsid w:val="00C47B4A"/>
    <w:rsid w:val="00C52E8B"/>
    <w:rsid w:val="00C54F6C"/>
    <w:rsid w:val="00C56DFC"/>
    <w:rsid w:val="00C6353C"/>
    <w:rsid w:val="00C73E67"/>
    <w:rsid w:val="00C80BC3"/>
    <w:rsid w:val="00C83912"/>
    <w:rsid w:val="00C86FB6"/>
    <w:rsid w:val="00C92CAA"/>
    <w:rsid w:val="00C9514E"/>
    <w:rsid w:val="00CA3F57"/>
    <w:rsid w:val="00CB3BBB"/>
    <w:rsid w:val="00CB48B1"/>
    <w:rsid w:val="00CC0F45"/>
    <w:rsid w:val="00CC4AFA"/>
    <w:rsid w:val="00CC5562"/>
    <w:rsid w:val="00CD0DE0"/>
    <w:rsid w:val="00CD0E31"/>
    <w:rsid w:val="00CD184D"/>
    <w:rsid w:val="00CD4779"/>
    <w:rsid w:val="00CD7FCE"/>
    <w:rsid w:val="00CE37ED"/>
    <w:rsid w:val="00D0377C"/>
    <w:rsid w:val="00D04F42"/>
    <w:rsid w:val="00D1317D"/>
    <w:rsid w:val="00D16790"/>
    <w:rsid w:val="00D2233A"/>
    <w:rsid w:val="00D23D84"/>
    <w:rsid w:val="00D25C2F"/>
    <w:rsid w:val="00D36319"/>
    <w:rsid w:val="00D43C8F"/>
    <w:rsid w:val="00D45F0D"/>
    <w:rsid w:val="00D5399E"/>
    <w:rsid w:val="00D54865"/>
    <w:rsid w:val="00D55033"/>
    <w:rsid w:val="00D62C94"/>
    <w:rsid w:val="00D92A1E"/>
    <w:rsid w:val="00DB2CC7"/>
    <w:rsid w:val="00DC06DE"/>
    <w:rsid w:val="00DC0DEB"/>
    <w:rsid w:val="00DC4FBD"/>
    <w:rsid w:val="00DD0B4B"/>
    <w:rsid w:val="00DD2695"/>
    <w:rsid w:val="00DE094B"/>
    <w:rsid w:val="00DF59AA"/>
    <w:rsid w:val="00E066C9"/>
    <w:rsid w:val="00E241BC"/>
    <w:rsid w:val="00E2482E"/>
    <w:rsid w:val="00E35014"/>
    <w:rsid w:val="00E35B2C"/>
    <w:rsid w:val="00E37313"/>
    <w:rsid w:val="00E43750"/>
    <w:rsid w:val="00E4773C"/>
    <w:rsid w:val="00E96635"/>
    <w:rsid w:val="00EA0899"/>
    <w:rsid w:val="00EC05C2"/>
    <w:rsid w:val="00ED793B"/>
    <w:rsid w:val="00EF3813"/>
    <w:rsid w:val="00F048F2"/>
    <w:rsid w:val="00F22BDF"/>
    <w:rsid w:val="00F2513F"/>
    <w:rsid w:val="00F268B6"/>
    <w:rsid w:val="00F36E55"/>
    <w:rsid w:val="00F372C9"/>
    <w:rsid w:val="00F467F9"/>
    <w:rsid w:val="00F5081D"/>
    <w:rsid w:val="00F60206"/>
    <w:rsid w:val="00F61DEB"/>
    <w:rsid w:val="00F63E39"/>
    <w:rsid w:val="00F64268"/>
    <w:rsid w:val="00F7091A"/>
    <w:rsid w:val="00F775ED"/>
    <w:rsid w:val="00F91AE3"/>
    <w:rsid w:val="00F946E3"/>
    <w:rsid w:val="00FA14B4"/>
    <w:rsid w:val="00FA293F"/>
    <w:rsid w:val="00FB3690"/>
    <w:rsid w:val="00FB46C5"/>
    <w:rsid w:val="00FC044B"/>
    <w:rsid w:val="00FC617D"/>
    <w:rsid w:val="00FC72ED"/>
    <w:rsid w:val="00FE55BE"/>
    <w:rsid w:val="00FF280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D5A1FF"/>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character" w:styleId="Neapdorotaspaminjimas">
    <w:name w:val="Unresolved Mention"/>
    <w:basedOn w:val="Numatytasispastraiposriftas"/>
    <w:uiPriority w:val="99"/>
    <w:semiHidden/>
    <w:unhideWhenUsed/>
    <w:rsid w:val="003E6C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499816">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12743422">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263105601">
      <w:bodyDiv w:val="1"/>
      <w:marLeft w:val="0"/>
      <w:marRight w:val="0"/>
      <w:marTop w:val="0"/>
      <w:marBottom w:val="0"/>
      <w:divBdr>
        <w:top w:val="none" w:sz="0" w:space="0" w:color="auto"/>
        <w:left w:val="none" w:sz="0" w:space="0" w:color="auto"/>
        <w:bottom w:val="none" w:sz="0" w:space="0" w:color="auto"/>
        <w:right w:val="none" w:sz="0" w:space="0" w:color="auto"/>
      </w:divBdr>
    </w:div>
    <w:div w:id="137484171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eisines.paslaugos@piia.l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97f998a7-1931-4b02-b62d-d26f4791580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4B893024722004282B5E9A08591D7AE" ma:contentTypeVersion="11" ma:contentTypeDescription="Kurkite naują dokumentą." ma:contentTypeScope="" ma:versionID="05486487b5c225118531f888da023988">
  <xsd:schema xmlns:xsd="http://www.w3.org/2001/XMLSchema" xmlns:xs="http://www.w3.org/2001/XMLSchema" xmlns:p="http://schemas.microsoft.com/office/2006/metadata/properties" xmlns:ns3="97f998a7-1931-4b02-b62d-d26f47915808" targetNamespace="http://schemas.microsoft.com/office/2006/metadata/properties" ma:root="true" ma:fieldsID="996a56f708de39b1d3681d5145863fc1" ns3:_="">
    <xsd:import namespace="97f998a7-1931-4b02-b62d-d26f4791580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f998a7-1931-4b02-b62d-d26f4791580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6.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A023D4-013D-4A22-A211-6BA18EE7634D}">
  <ds:schemaRef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 ds:uri="97f998a7-1931-4b02-b62d-d26f47915808"/>
    <ds:schemaRef ds:uri="http://purl.org/dc/dcmityp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7C95FFF4-65B1-4DED-A4DE-7B1B137A0A09}">
  <ds:schemaRefs>
    <ds:schemaRef ds:uri="http://schemas.microsoft.com/sharepoint/v3/contenttype/forms"/>
  </ds:schemaRefs>
</ds:datastoreItem>
</file>

<file path=customXml/itemProps4.xml><?xml version="1.0" encoding="utf-8"?>
<ds:datastoreItem xmlns:ds="http://schemas.openxmlformats.org/officeDocument/2006/customXml" ds:itemID="{9BDF5A1D-CADB-4060-B994-4EB0641BB4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f998a7-1931-4b02-b62d-d26f479158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79E4D8-73D9-412D-B716-777944E71373}">
  <ds:schemaRefs>
    <ds:schemaRef ds:uri="http://schemas.microsoft.com/pics"/>
  </ds:schemaRefs>
</ds:datastoreItem>
</file>

<file path=customXml/itemProps6.xml><?xml version="1.0" encoding="utf-8"?>
<ds:datastoreItem xmlns:ds="http://schemas.openxmlformats.org/officeDocument/2006/customXml" ds:itemID="{90DCB22B-1C4A-4332-BD42-E6A2663E5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437</TotalTime>
  <Pages>2</Pages>
  <Words>4331</Words>
  <Characters>2469</Characters>
  <Application>Microsoft Office Word</Application>
  <DocSecurity>0</DocSecurity>
  <Lines>20</Lines>
  <Paragraphs>13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6787</CharactersWithSpaces>
  <SharedDoc>false</SharedDoc>
  <HLinks>
    <vt:vector size="6" baseType="variant">
      <vt:variant>
        <vt:i4>3538949</vt:i4>
      </vt:variant>
      <vt:variant>
        <vt:i4>0</vt:i4>
      </vt:variant>
      <vt:variant>
        <vt:i4>0</vt:i4>
      </vt:variant>
      <vt:variant>
        <vt:i4>5</vt:i4>
      </vt:variant>
      <vt:variant>
        <vt:lpwstr>mailto:centras@rppc.lt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Gedvilė Autukė</cp:lastModifiedBy>
  <cp:revision>16</cp:revision>
  <cp:lastPrinted>2021-01-19T12:06:00Z</cp:lastPrinted>
  <dcterms:created xsi:type="dcterms:W3CDTF">2025-02-27T06:13:00Z</dcterms:created>
  <dcterms:modified xsi:type="dcterms:W3CDTF">2025-12-12T12:46:00Z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y fmtid="{D5CDD505-2E9C-101B-9397-08002B2CF9AE}" pid="3" name="ContentTypeId">
    <vt:lpwstr>0x01010074B893024722004282B5E9A08591D7AE</vt:lpwstr>
  </property>
</Properties>
</file>